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5A3F01C9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="00B13F12">
        <w:rPr>
          <w:b/>
          <w:lang w:val="en-GB"/>
        </w:rPr>
        <w:t xml:space="preserve"> 47-G001-25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1124FCA5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21285">
        <w:rPr>
          <w:rFonts w:ascii="Calibri" w:hAnsi="Calibri" w:cs="Calibri"/>
          <w:lang w:val="en-GB"/>
        </w:rPr>
        <w:t>Office of Te Beretitenti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09902B1F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number:</w:t>
      </w:r>
      <w:r w:rsidR="00B13F12">
        <w:rPr>
          <w:lang w:val="en-GB"/>
        </w:rPr>
        <w:t xml:space="preserve"> </w:t>
      </w:r>
      <w:r w:rsidR="00921285">
        <w:rPr>
          <w:lang w:val="en-GB"/>
        </w:rPr>
        <w:t>09-G001-25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D7BA885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  <w:r w:rsidR="00B13F12">
        <w:rPr>
          <w:rFonts w:cs="Calibri"/>
          <w:lang w:val="en-GB"/>
        </w:rPr>
        <w:t xml:space="preserve"> (</w:t>
      </w:r>
      <w:r w:rsidR="00921285">
        <w:rPr>
          <w:rFonts w:cs="Calibri"/>
          <w:lang w:val="en-GB"/>
        </w:rPr>
        <w:t xml:space="preserve">certified and </w:t>
      </w:r>
      <w:r w:rsidR="00B13F12">
        <w:rPr>
          <w:rFonts w:cs="Calibri"/>
          <w:lang w:val="en-GB"/>
        </w:rPr>
        <w:t>Dated 2025)</w:t>
      </w:r>
    </w:p>
    <w:p w14:paraId="30E6AAD6" w14:textId="77777777" w:rsidR="00E02D11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  <w:r w:rsidR="00B13F12">
        <w:rPr>
          <w:rFonts w:cs="Calibri"/>
          <w:lang w:val="en-GB"/>
        </w:rPr>
        <w:t xml:space="preserve"> (Dated 2025)</w:t>
      </w:r>
    </w:p>
    <w:p w14:paraId="67DB1F9C" w14:textId="4073ADFD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42373" w14:textId="77777777" w:rsidR="0008150B" w:rsidRDefault="0008150B">
      <w:r>
        <w:separator/>
      </w:r>
    </w:p>
  </w:endnote>
  <w:endnote w:type="continuationSeparator" w:id="0">
    <w:p w14:paraId="59E5FF7B" w14:textId="77777777" w:rsidR="0008150B" w:rsidRDefault="0008150B">
      <w:r>
        <w:continuationSeparator/>
      </w:r>
    </w:p>
  </w:endnote>
  <w:endnote w:type="continuationNotice" w:id="1">
    <w:p w14:paraId="42B4EF6C" w14:textId="77777777" w:rsidR="0008150B" w:rsidRDefault="00081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32F876D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21285">
      <w:rPr>
        <w:noProof/>
      </w:rPr>
      <w:t>2025-03-18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4F814" w14:textId="77777777" w:rsidR="0008150B" w:rsidRDefault="0008150B">
      <w:r>
        <w:separator/>
      </w:r>
    </w:p>
  </w:footnote>
  <w:footnote w:type="continuationSeparator" w:id="0">
    <w:p w14:paraId="489A3E33" w14:textId="77777777" w:rsidR="0008150B" w:rsidRDefault="0008150B">
      <w:r>
        <w:continuationSeparator/>
      </w:r>
    </w:p>
  </w:footnote>
  <w:footnote w:type="continuationNotice" w:id="1">
    <w:p w14:paraId="1E5B04BF" w14:textId="77777777" w:rsidR="0008150B" w:rsidRDefault="0008150B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50B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285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06ED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3F12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2D11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41</TotalTime>
  <Pages>1</Pages>
  <Words>1839</Words>
  <Characters>10488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12303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10</cp:revision>
  <cp:lastPrinted>2013-10-18T08:32:00Z</cp:lastPrinted>
  <dcterms:created xsi:type="dcterms:W3CDTF">2020-12-01T12:58:00Z</dcterms:created>
  <dcterms:modified xsi:type="dcterms:W3CDTF">2025-03-17T21:43:00Z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